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9416E" w14:textId="3B43497F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PYKARD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A4FFE7E" w14:textId="77777777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59E2DFF8" w14:textId="77777777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70FC6" w14:textId="77777777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5013C" w14:textId="608CE515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</w:t>
      </w:r>
    </w:p>
    <w:p w14:paraId="586D40A0" w14:textId="77777777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426)</w:t>
      </w:r>
    </w:p>
    <w:p w14:paraId="72550E31" w14:textId="77777777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0E665C" w14:textId="77777777" w:rsidR="00475F5F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9BB4C" w14:textId="77777777" w:rsidR="00475F5F" w:rsidRPr="00B5169E" w:rsidRDefault="00475F5F" w:rsidP="00475F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6F86468C" w14:textId="141357AF" w:rsidR="00BA00AB" w:rsidRPr="00475F5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75F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2AF27" w14:textId="77777777" w:rsidR="00475F5F" w:rsidRDefault="00475F5F" w:rsidP="009139A6">
      <w:r>
        <w:separator/>
      </w:r>
    </w:p>
  </w:endnote>
  <w:endnote w:type="continuationSeparator" w:id="0">
    <w:p w14:paraId="28E8D318" w14:textId="77777777" w:rsidR="00475F5F" w:rsidRDefault="00475F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EC5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D63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F6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D55CF" w14:textId="77777777" w:rsidR="00475F5F" w:rsidRDefault="00475F5F" w:rsidP="009139A6">
      <w:r>
        <w:separator/>
      </w:r>
    </w:p>
  </w:footnote>
  <w:footnote w:type="continuationSeparator" w:id="0">
    <w:p w14:paraId="6C724C46" w14:textId="77777777" w:rsidR="00475F5F" w:rsidRDefault="00475F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5AC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32D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1AC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F5F"/>
    <w:rsid w:val="000666E0"/>
    <w:rsid w:val="002510B7"/>
    <w:rsid w:val="00475F5F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51746"/>
  <w15:chartTrackingRefBased/>
  <w15:docId w15:val="{7FBFBC2A-BBF5-4B64-A59D-A19D7E6C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2021-03-19T22:01:00Z</dcterms:created>
  <dcterms:modified xsi:type="dcterms:W3CDTF">2021-03-19T22:02:00Z</dcterms:modified>
</cp:coreProperties>
</file>